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C4A0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C4A0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C4A0F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37146-0463-47D8-9EA2-46326938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2018-12-26T02:34:00Z</dcterms:modified>
</cp:coreProperties>
</file>